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proofErr w:type="spellStart"/>
      <w:r w:rsidR="008F7DB3" w:rsidRPr="008F7DB3">
        <w:rPr>
          <w:rFonts w:eastAsia="Arial"/>
          <w:b/>
          <w:kern w:val="3"/>
          <w:sz w:val="24"/>
          <w:szCs w:val="24"/>
          <w:lang w:eastAsia="zh-CN"/>
        </w:rPr>
        <w:t>пр-кт</w:t>
      </w:r>
      <w:proofErr w:type="spellEnd"/>
      <w:r w:rsidR="008F7DB3" w:rsidRPr="008F7DB3">
        <w:rPr>
          <w:rFonts w:eastAsia="Arial"/>
          <w:b/>
          <w:kern w:val="3"/>
          <w:sz w:val="24"/>
          <w:szCs w:val="24"/>
          <w:lang w:eastAsia="zh-CN"/>
        </w:rPr>
        <w:t>. Ямашева, д. 87</w:t>
      </w:r>
    </w:p>
    <w:p w:rsidR="00C44844" w:rsidRPr="00FE22C1" w:rsidRDefault="00C4484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C44844" w:rsidRDefault="0010435B" w:rsidP="00C44844">
      <w:pPr>
        <w:tabs>
          <w:tab w:val="left" w:pos="0"/>
        </w:tabs>
        <w:jc w:val="both"/>
        <w:rPr>
          <w:sz w:val="24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76111C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F7DB3" w:rsidRPr="008F7DB3">
        <w:rPr>
          <w:b/>
          <w:bCs/>
          <w:color w:val="000000"/>
          <w:kern w:val="3"/>
          <w:sz w:val="24"/>
          <w:szCs w:val="24"/>
          <w:lang w:eastAsia="zh-CN" w:bidi="hi-IN"/>
        </w:rPr>
        <w:t>300 000,00</w:t>
      </w:r>
      <w:r w:rsidR="008F7DB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F7DB3" w:rsidRPr="008F7DB3">
        <w:rPr>
          <w:b/>
          <w:bCs/>
          <w:color w:val="000000"/>
          <w:kern w:val="3"/>
          <w:sz w:val="24"/>
          <w:szCs w:val="24"/>
          <w:lang w:eastAsia="zh-CN" w:bidi="hi-IN"/>
        </w:rPr>
        <w:t>107 910,00</w:t>
      </w:r>
      <w:r w:rsidR="008F7DB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C44844">
        <w:rPr>
          <w:sz w:val="24"/>
        </w:rPr>
        <w:t>р</w:t>
      </w:r>
      <w:r w:rsidR="00C44844" w:rsidRPr="00C44844">
        <w:rPr>
          <w:sz w:val="24"/>
        </w:rPr>
        <w:t>емонт/замена лифтового оборудования</w:t>
      </w:r>
      <w:r w:rsidR="00C44844">
        <w:rPr>
          <w:sz w:val="24"/>
        </w:rPr>
        <w:t xml:space="preserve"> </w:t>
      </w:r>
      <w:r w:rsidR="00C44844" w:rsidRPr="00C44844">
        <w:rPr>
          <w:sz w:val="24"/>
        </w:rPr>
        <w:t xml:space="preserve">не более </w:t>
      </w:r>
      <w:r w:rsidR="008F7DB3" w:rsidRPr="008F7DB3">
        <w:rPr>
          <w:b/>
          <w:sz w:val="24"/>
        </w:rPr>
        <w:t>7 194 000,00</w:t>
      </w:r>
      <w:r w:rsidR="008F7DB3">
        <w:rPr>
          <w:b/>
          <w:sz w:val="24"/>
        </w:rPr>
        <w:t xml:space="preserve"> </w:t>
      </w:r>
      <w:r w:rsidR="00C44844" w:rsidRPr="00C44844">
        <w:rPr>
          <w:sz w:val="24"/>
        </w:rPr>
        <w:t>рублей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6111C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F7DB3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4844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2BBC7-2C58-423B-9754-43409B717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</TotalTime>
  <Pages>1</Pages>
  <Words>300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9</cp:revision>
  <cp:lastPrinted>2023-02-01T06:27:00Z</cp:lastPrinted>
  <dcterms:created xsi:type="dcterms:W3CDTF">2024-06-19T10:18:00Z</dcterms:created>
  <dcterms:modified xsi:type="dcterms:W3CDTF">2024-07-01T12:00:00Z</dcterms:modified>
</cp:coreProperties>
</file>